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F143CF" w:rsidTr="00F143CF" w14:paraId="0F69FC99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3CF" w:rsidRDefault="00F143CF" w14:paraId="03506297" w14:textId="1F7CC6CC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143CF" w:rsidRDefault="00F143CF" w14:paraId="3DE2E291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F143CF" w:rsidRDefault="00F143CF" w14:paraId="441AB8DB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F143CF" w:rsidRDefault="00F143CF" w14:paraId="503294C8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F143CF" w:rsidRDefault="00F143CF" w14:paraId="3F8293B9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F143CF" w:rsidP="00F143CF" w:rsidRDefault="00F143CF" w14:paraId="700C2BA2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F143CF" w:rsidP="00F143CF" w:rsidRDefault="00F143CF" w14:paraId="1DF2CC95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F143CF" w:rsidP="00F143CF" w:rsidRDefault="00F143CF" w14:paraId="069F24CF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13. St-2425/2019</w:t>
      </w:r>
    </w:p>
    <w:p w:rsidR="00F143CF" w:rsidP="00F143CF" w:rsidRDefault="00F143CF" w14:paraId="2253C0EA" w14:textId="77777777">
      <w:pPr>
        <w:tabs>
          <w:tab w:val="left" w:pos="709"/>
        </w:tabs>
      </w:pPr>
      <w:r>
        <w:t xml:space="preserve"> </w:t>
      </w:r>
    </w:p>
    <w:p w:rsidR="00F143CF" w:rsidP="00F143CF" w:rsidRDefault="00F143CF" w14:paraId="021C8ED4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F143CF" w:rsidP="00F143CF" w:rsidRDefault="00F143CF" w14:paraId="1CA008E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F143CF" w:rsidP="00F143CF" w:rsidRDefault="00F143CF" w14:paraId="42813326" w14:textId="77777777">
      <w:pPr>
        <w:tabs>
          <w:tab w:val="left" w:pos="709"/>
        </w:tabs>
      </w:pPr>
    </w:p>
    <w:p w:rsidR="00F143CF" w:rsidP="00F143CF" w:rsidRDefault="00F143CF" w14:paraId="71940501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F143CF" w:rsidP="00F143CF" w:rsidRDefault="00F143CF" w14:paraId="5690ED26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F143CF" w:rsidP="00F143CF" w:rsidRDefault="00F143CF" w14:paraId="10E6B954" w14:textId="77777777">
      <w:pPr>
        <w:tabs>
          <w:tab w:val="left" w:pos="709"/>
        </w:tabs>
      </w:pPr>
    </w:p>
    <w:p w:rsidR="00F143CF" w:rsidP="00F143CF" w:rsidRDefault="00F143CF" w14:paraId="7E607BEA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F143CF" w:rsidP="00F143CF" w:rsidRDefault="00F143CF" w14:paraId="567ECD3F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F143CF" w:rsidP="00F143CF" w:rsidRDefault="00F143CF" w14:paraId="5994D2DC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F143CF" w:rsidP="00F143CF" w:rsidRDefault="00F143CF" w14:paraId="3D6A2E1E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F143CF" w:rsidP="00F143CF" w:rsidRDefault="00F143CF" w14:paraId="2D7819D4" w14:textId="77777777">
      <w:pPr>
        <w:tabs>
          <w:tab w:val="left" w:pos="709"/>
        </w:tabs>
      </w:pPr>
    </w:p>
    <w:p w:rsidR="00F143CF" w:rsidP="00F143CF" w:rsidRDefault="00F143CF" w14:paraId="7383A730" w14:textId="77777777">
      <w:pPr>
        <w:tabs>
          <w:tab w:val="left" w:pos="709"/>
        </w:tabs>
        <w:jc w:val="both"/>
      </w:pPr>
      <w:r>
        <w:tab/>
        <w:t>Temeljem  rješenja Visokog trgovačkog suda Republike Hrvatske  br. 31 Su-1041/19-2 od 2. prosinca 2019.,  u prilogu ovog dopisa dostavlja  vam se  predmet broj</w:t>
      </w:r>
    </w:p>
    <w:p w:rsidR="00F143CF" w:rsidP="00F143CF" w:rsidRDefault="00F143CF" w14:paraId="1CB1E017" w14:textId="77777777">
      <w:pPr>
        <w:tabs>
          <w:tab w:val="left" w:pos="709"/>
        </w:tabs>
        <w:jc w:val="both"/>
      </w:pPr>
    </w:p>
    <w:p w:rsidR="00F143CF" w:rsidP="00F143CF" w:rsidRDefault="00F143CF" w14:paraId="6EEE8B60" w14:textId="77777777">
      <w:pPr>
        <w:tabs>
          <w:tab w:val="left" w:pos="709"/>
        </w:tabs>
      </w:pPr>
      <w:r>
        <w:t xml:space="preserve"> </w:t>
      </w:r>
      <w:r>
        <w:tab/>
        <w:t>13. St-2425/2019</w:t>
      </w:r>
    </w:p>
    <w:p w:rsidR="00F143CF" w:rsidP="00F143CF" w:rsidRDefault="00F143CF" w14:paraId="5065C47B" w14:textId="77777777">
      <w:pPr>
        <w:tabs>
          <w:tab w:val="left" w:pos="709"/>
        </w:tabs>
      </w:pPr>
    </w:p>
    <w:p w:rsidR="00F143CF" w:rsidP="00F143CF" w:rsidRDefault="00F143CF" w14:paraId="6B2F7E05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F143CF" w:rsidP="00F143CF" w:rsidRDefault="00F143CF" w14:paraId="18026FC5" w14:textId="77777777">
      <w:pPr>
        <w:tabs>
          <w:tab w:val="left" w:pos="709"/>
        </w:tabs>
        <w:ind w:firstLine="708"/>
        <w:jc w:val="both"/>
      </w:pPr>
      <w:r>
        <w:t>FINA, Regionalni centar Zagreb, Zagreb, Trg svibanjskih žrtava 1995. br. 1</w:t>
      </w:r>
    </w:p>
    <w:p w:rsidR="00F143CF" w:rsidP="00F143CF" w:rsidRDefault="00F143CF" w14:paraId="308685E6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F143CF" w:rsidP="00F143CF" w:rsidRDefault="00F143CF" w14:paraId="33CB9E46" w14:textId="77777777">
      <w:pPr>
        <w:tabs>
          <w:tab w:val="left" w:pos="709"/>
        </w:tabs>
        <w:jc w:val="both"/>
      </w:pPr>
    </w:p>
    <w:p w:rsidR="00F143CF" w:rsidP="00F143CF" w:rsidRDefault="00F143CF" w14:paraId="2583B57A" w14:textId="77777777">
      <w:pPr>
        <w:tabs>
          <w:tab w:val="left" w:pos="709"/>
        </w:tabs>
        <w:jc w:val="both"/>
      </w:pPr>
      <w:r>
        <w:t xml:space="preserve">protiv </w:t>
      </w:r>
    </w:p>
    <w:p w:rsidR="00F143CF" w:rsidP="00F143CF" w:rsidRDefault="00F143CF" w14:paraId="48D5DF30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F143CF" w:rsidP="00F143CF" w:rsidRDefault="00F143CF" w14:paraId="4FE0146C" w14:textId="77777777">
      <w:pPr>
        <w:tabs>
          <w:tab w:val="left" w:pos="709"/>
        </w:tabs>
        <w:ind w:left="708"/>
        <w:jc w:val="both"/>
      </w:pPr>
      <w:r>
        <w:tab/>
        <w:t xml:space="preserve">APSOLUTNO VELIČANSTVENI  d.o.o. za usluge, Zagreb, </w:t>
      </w:r>
      <w:proofErr w:type="spellStart"/>
      <w:r>
        <w:t>Opatovina</w:t>
      </w:r>
      <w:proofErr w:type="spellEnd"/>
      <w:r>
        <w:t xml:space="preserve"> 35, </w:t>
      </w:r>
    </w:p>
    <w:p w:rsidR="00F143CF" w:rsidP="00F143CF" w:rsidRDefault="00F143CF" w14:paraId="627C40DC" w14:textId="77777777">
      <w:pPr>
        <w:tabs>
          <w:tab w:val="left" w:pos="709"/>
        </w:tabs>
        <w:ind w:left="708"/>
        <w:jc w:val="both"/>
      </w:pPr>
      <w:r>
        <w:t>OIB: 76832591195</w:t>
      </w:r>
    </w:p>
    <w:p w:rsidR="00F143CF" w:rsidP="00F143CF" w:rsidRDefault="00F143CF" w14:paraId="53D118A7" w14:textId="77777777">
      <w:pPr>
        <w:tabs>
          <w:tab w:val="left" w:pos="709"/>
        </w:tabs>
        <w:ind w:left="708"/>
        <w:jc w:val="both"/>
      </w:pPr>
    </w:p>
    <w:p w:rsidR="00F143CF" w:rsidP="00F143CF" w:rsidRDefault="00F143CF" w14:paraId="17ABAB9E" w14:textId="77777777">
      <w:pPr>
        <w:tabs>
          <w:tab w:val="left" w:pos="709"/>
        </w:tabs>
        <w:ind w:firstLine="708"/>
        <w:jc w:val="both"/>
      </w:pPr>
      <w:r>
        <w:t xml:space="preserve">kao stvarno nadležnom sudu na daljnje postupanje. </w:t>
      </w:r>
    </w:p>
    <w:p w:rsidR="00F143CF" w:rsidP="00F143CF" w:rsidRDefault="00F143CF" w14:paraId="2FE383EC" w14:textId="77777777">
      <w:pPr>
        <w:tabs>
          <w:tab w:val="left" w:pos="709"/>
        </w:tabs>
        <w:jc w:val="both"/>
      </w:pPr>
    </w:p>
    <w:p w:rsidR="00F143CF" w:rsidP="00F143CF" w:rsidRDefault="00F143CF" w14:paraId="4648BF10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F143CF" w:rsidP="00F143CF" w:rsidRDefault="00F143CF" w14:paraId="6FD6A9D8" w14:textId="77777777">
      <w:pPr>
        <w:tabs>
          <w:tab w:val="left" w:pos="709"/>
        </w:tabs>
      </w:pPr>
    </w:p>
    <w:p w:rsidR="00F143CF" w:rsidP="00F143CF" w:rsidRDefault="00F143CF" w14:paraId="193EA5E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F143CF" w:rsidP="00F143CF" w:rsidRDefault="00F143CF" w14:paraId="13704280" w14:textId="77777777">
      <w:pPr>
        <w:tabs>
          <w:tab w:val="left" w:pos="709"/>
        </w:tabs>
      </w:pPr>
    </w:p>
    <w:p w:rsidR="00F143CF" w:rsidP="00F143CF" w:rsidRDefault="00F143CF" w14:paraId="54B3F454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F143CF" w:rsidP="00F143CF" w:rsidRDefault="00F143CF" w14:paraId="16B10D77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F143CF" w:rsidP="00F143CF" w:rsidRDefault="00F143CF" w14:paraId="215E44A1" w14:textId="77777777">
      <w:pPr>
        <w:tabs>
          <w:tab w:val="left" w:pos="709"/>
        </w:tabs>
      </w:pPr>
    </w:p>
    <w:p w:rsidR="00942A2A" w:rsidP="003D06B2" w:rsidRDefault="00942A2A" w14:paraId="0BCAE48D" w14:textId="0BCAE48D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143CF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F143C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143CF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143CF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143CF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143CF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F143CF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143C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143CF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143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43CF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43CF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43CF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43CF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F143CF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43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43CF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26998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2425</izvorni_sadrzaj>
    <derivirana_varijabla naziv="DomainObject.Predmet.Broj_1">2425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rujna 2019.</izvorni_sadrzaj>
    <derivirana_varijabla naziv="DomainObject.Predmet.DatumIzradeOptuznogAkta_1">25. rujna 2019.</derivirana_varijabla>
  </DomainObject.Predmet.DatumIzradeOptuznogAkta>
  <DomainObject.Predmet.DatumIzradeOptuznogAktaFormated>
    <izvorni_sadrzaj>25.9.2019.</izvorni_sadrzaj>
    <derivirana_varijabla naziv="DomainObject.Predmet.DatumIzradeOptuznogAktaFormated_1">25.9.2019.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St-2425/2019</izvorni_sadrzaj>
    <derivirana_varijabla naziv="DomainObject.Predmet.OznakaBroj_1">St-2425/2019</derivirana_varijabla>
  </DomainObject.Predmet.OznakaBroj>
  <DomainObject.Predmet.OznakaBrojOptuznogAkta>
    <izvorni_sadrzaj>04-06-19-4138</izvorni_sadrzaj>
    <derivirana_varijabla naziv="DomainObject.Predmet.OznakaBrojOptuznogAkta_1">04-06-19-4138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APSOLUTNO VELIČANSTVENI  d.o.o. za usluge</izvorni_sadrzaj>
    <derivirana_varijabla naziv="DomainObject.Predmet.ProtustrankaFormated_1">  APSOLUTNO VELIČANSTVENI  d.o.o. za usluge</derivirana_varijabla>
  </DomainObject.Predmet.ProtustrankaFormated>
  <DomainObject.Predmet.ProtustrankaFormatedOIB>
    <izvorni_sadrzaj>  APSOLUTNO VELIČANSTVENI  d.o.o. za usluge, OIB 76832591195</izvorni_sadrzaj>
    <derivirana_varijabla naziv="DomainObject.Predmet.ProtustrankaFormatedOIB_1">  APSOLUTNO VELIČANSTVENI  d.o.o. za usluge, OIB 76832591195</derivirana_varijabla>
  </DomainObject.Predmet.ProtustrankaFormatedOIB>
  <DomainObject.Predmet.ProtustrankaFormatedWithAdress>
    <izvorni_sadrzaj> APSOLUTNO VELIČANSTVENI  d.o.o. za usluge, Opatovina 35, 10000 Zagreb</izvorni_sadrzaj>
    <derivirana_varijabla naziv="DomainObject.Predmet.ProtustrankaFormatedWithAdress_1"> APSOLUTNO VELIČANSTVENI  d.o.o. za usluge, Opatovina 35, 10000 Zagreb</derivirana_varijabla>
  </DomainObject.Predmet.ProtustrankaFormatedWithAdress>
  <DomainObject.Predmet.ProtustrankaFormatedWithAdressOIB>
    <izvorni_sadrzaj> APSOLUTNO VELIČANSTVENI  d.o.o. za usluge, OIB 76832591195, Opatovina 35, 10000 Zagreb</izvorni_sadrzaj>
    <derivirana_varijabla naziv="DomainObject.Predmet.ProtustrankaFormatedWithAdressOIB_1"> APSOLUTNO VELIČANSTVENI  d.o.o. za usluge, OIB 76832591195, Opatovina 35, 10000 Zagreb</derivirana_varijabla>
  </DomainObject.Predmet.ProtustrankaFormatedWithAdressOIB>
  <DomainObject.Predmet.ProtustrankaWithAdress>
    <izvorni_sadrzaj>APSOLUTNO VELIČANSTVENI  d.o.o. za usluge Opatovina 35, 10000 Zagreb</izvorni_sadrzaj>
    <derivirana_varijabla naziv="DomainObject.Predmet.ProtustrankaWithAdress_1">APSOLUTNO VELIČANSTVENI  d.o.o. za usluge Opatovina 35, 10000 Zagreb</derivirana_varijabla>
  </DomainObject.Predmet.ProtustrankaWithAdress>
  <DomainObject.Predmet.ProtustrankaWithAdressOIB>
    <izvorni_sadrzaj>APSOLUTNO VELIČANSTVENI  d.o.o. za usluge, OIB 76832591195, Opatovina 35, 10000 Zagreb</izvorni_sadrzaj>
    <derivirana_varijabla naziv="DomainObject.Predmet.ProtustrankaWithAdressOIB_1">APSOLUTNO VELIČANSTVENI  d.o.o. za usluge, OIB 76832591195, Opatovina 35, 10000 Zagreb</derivirana_varijabla>
  </DomainObject.Predmet.ProtustrankaWithAdressOIB>
  <DomainObject.Predmet.ProtustrankaNazivFormated>
    <izvorni_sadrzaj>APSOLUTNO VELIČANSTVENI  d.o.o. za usluge</izvorni_sadrzaj>
    <derivirana_varijabla naziv="DomainObject.Predmet.ProtustrankaNazivFormated_1">APSOLUTNO VELIČANSTVENI  d.o.o. za usluge</derivirana_varijabla>
  </DomainObject.Predmet.ProtustrankaNazivFormated>
  <DomainObject.Predmet.ProtustrankaNazivFormatedOIB>
    <izvorni_sadrzaj>APSOLUTNO VELIČANSTVENI  d.o.o. za usluge, OIB 76832591195</izvorni_sadrzaj>
    <derivirana_varijabla naziv="DomainObject.Predmet.ProtustrankaNazivFormatedOIB_1">APSOLUTNO VELIČANSTVENI  d.o.o. za usluge, OIB 76832591195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APSOLUTNO VELIČANSTVENI  d.o.o. za usluge</item>
    </izvorni_sadrzaj>
    <derivirana_varijabla naziv="DomainObject.Predmet.ProtuStrankaListFormated_1">
      <item>APSOLUTNO VELIČANSTVENI  d.o.o. za usluge</item>
    </derivirana_varijabla>
  </DomainObject.Predmet.ProtuStrankaListFormated>
  <DomainObject.Predmet.ProtuStrankaListFormatedOIB>
    <izvorni_sadrzaj>
      <item>APSOLUTNO VELIČANSTVENI  d.o.o. za usluge, OIB 76832591195</item>
    </izvorni_sadrzaj>
    <derivirana_varijabla naziv="DomainObject.Predmet.ProtuStrankaListFormatedOIB_1">
      <item>APSOLUTNO VELIČANSTVENI  d.o.o. za usluge, OIB 76832591195</item>
    </derivirana_varijabla>
  </DomainObject.Predmet.ProtuStrankaListFormatedOIB>
  <DomainObject.Predmet.ProtuStrankaListFormatedWithAdress>
    <izvorni_sadrzaj>
      <item>APSOLUTNO VELIČANSTVENI  d.o.o. za usluge, Opatovina 35, 10000 Zagreb</item>
    </izvorni_sadrzaj>
    <derivirana_varijabla naziv="DomainObject.Predmet.ProtuStrankaListFormatedWithAdress_1">
      <item>APSOLUTNO VELIČANSTVENI  d.o.o. za usluge, Opatovina 35, 10000 Zagreb</item>
    </derivirana_varijabla>
  </DomainObject.Predmet.ProtuStrankaListFormatedWithAdress>
  <DomainObject.Predmet.ProtuStrankaListFormatedWithAdressOIB>
    <izvorni_sadrzaj>
      <item>APSOLUTNO VELIČANSTVENI  d.o.o. za usluge, OIB 76832591195, Opatovina 35, 10000 Zagreb</item>
    </izvorni_sadrzaj>
    <derivirana_varijabla naziv="DomainObject.Predmet.ProtuStrankaListFormatedWithAdressOIB_1">
      <item>APSOLUTNO VELIČANSTVENI  d.o.o. za usluge, OIB 76832591195, Opatovina 35, 10000 Zagreb</item>
    </derivirana_varijabla>
  </DomainObject.Predmet.ProtuStrankaListFormatedWithAdressOIB>
  <DomainObject.Predmet.ProtuStrankaListNazivFormated>
    <izvorni_sadrzaj>
      <item>APSOLUTNO VELIČANSTVENI  d.o.o. za usluge</item>
    </izvorni_sadrzaj>
    <derivirana_varijabla naziv="DomainObject.Predmet.ProtuStrankaListNazivFormated_1">
      <item>APSOLUTNO VELIČANSTVENI  d.o.o. za usluge</item>
    </derivirana_varijabla>
  </DomainObject.Predmet.ProtuStrankaListNazivFormated>
  <DomainObject.Predmet.ProtuStrankaListNazivFormatedOIB>
    <izvorni_sadrzaj>
      <item>APSOLUTNO VELIČANSTVENI  d.o.o. za usluge, OIB 76832591195</item>
    </izvorni_sadrzaj>
    <derivirana_varijabla naziv="DomainObject.Predmet.ProtuStrankaListNazivFormatedOIB_1">
      <item>APSOLUTNO VELIČANSTVENI  d.o.o. za usluge, OIB 76832591195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APSOLUTNO VELIČANSTVENI  d.o.o. za usluge</izvorni_sadrzaj>
    <derivirana_varijabla naziv="DomainObject.Predmet.ProtustrankaIDrugi_1">APSOLUTNO VELIČANSTVENI  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APSOLUTNO VELIČANSTVENI  d.o.o. za usluge, OIB 76832591195, Opatovina 35, 10000 Zagreb</izvorni_sadrzaj>
    <derivirana_varijabla naziv="DomainObject.Predmet.ProtustrankaIDrugiAdressOIB_1">APSOLUTNO VELIČANSTVENI  d.o.o. za usluge, OIB 76832591195, Opatovina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APSOLUTNO VELIČANSTVENI  d.o.o. za usluge</item>
      <item>Financijska agencija</item>
    </izvorni_sadrzaj>
    <derivirana_varijabla naziv="DomainObject.Predmet.SudioniciListNaziv_1">
      <item>APSOLUTNO VELIČANSTVENI  d.o.o. za usluge</item>
      <item>Financijska agencija</item>
    </derivirana_varijabla>
  </DomainObject.Predmet.SudioniciListNaziv>
  <DomainObject.Predmet.SudioniciListAdressOIB>
    <izvorni_sadrzaj>
      <item>APSOLUTNO VELIČANSTVENI  d.o.o. za usluge, OIB 76832591195, Opatovina 35,10000 Zagreb</item>
      <item>Financijska agencija, OIB 85821130368, TRG SVIBANJSKIH ŽRTAVA 1995. 1,10000 Zagreb</item>
    </izvorni_sadrzaj>
    <derivirana_varijabla naziv="DomainObject.Predmet.SudioniciListAdressOIB_1">
      <item>APSOLUTNO VELIČANSTVENI  d.o.o. za usluge, OIB 76832591195, Opatovina 35,10000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76832591195</item>
      <item>, OIB 85821130368</item>
    </izvorni_sadrzaj>
    <derivirana_varijabla naziv="DomainObject.Predmet.SudioniciListNazivOIB_1">
      <item>, OIB 76832591195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listopada 2019.</izvorni_sadrzaj>
    <derivirana_varijabla naziv="DomainObject.Predmet.DatumPocetkaProcesa_1">7.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141</properties:Words>
  <properties:Characters>838</properties:Characters>
  <properties:Lines>46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2019-12-14T07:40:00Z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